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77777777" w:rsidR="00B54BBE" w:rsidRPr="00D40372" w:rsidRDefault="00B54BBE" w:rsidP="00B54BBE">
      <w:pPr>
        <w:rPr>
          <w:rFonts w:ascii="Arial" w:hAnsi="Arial"/>
          <w:b/>
          <w:sz w:val="28"/>
        </w:rPr>
      </w:pPr>
      <w:r w:rsidRPr="00D40372">
        <w:rPr>
          <w:rFonts w:ascii="Arial" w:hAnsi="Arial"/>
          <w:b/>
          <w:sz w:val="28"/>
        </w:rPr>
        <w:t>INTRODUCING YOUR SPEAKER</w:t>
      </w:r>
    </w:p>
    <w:p w14:paraId="2C045AC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3E1C297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9707108" w14:textId="77777777" w:rsidR="00B54BBE" w:rsidRPr="00D40372" w:rsidRDefault="00B54BBE" w:rsidP="00B54BBE">
      <w:pPr>
        <w:rPr>
          <w:rFonts w:ascii="Arial" w:hAnsi="Arial"/>
          <w:b/>
          <w:sz w:val="20"/>
          <w:u w:val="single"/>
        </w:rPr>
      </w:pP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4F785C3F"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proofErr w:type="spellStart"/>
      <w:r w:rsidR="000F1D9F">
        <w:rPr>
          <w:rFonts w:ascii="Arial" w:hAnsi="Arial"/>
          <w:sz w:val="28"/>
        </w:rPr>
        <w:t>Lem</w:t>
      </w:r>
      <w:proofErr w:type="spellEnd"/>
      <w:r w:rsidR="000F1D9F">
        <w:rPr>
          <w:rFonts w:ascii="Arial" w:hAnsi="Arial"/>
          <w:sz w:val="28"/>
        </w:rPr>
        <w:t xml:space="preserve"> Sheppard</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0F1D9F" w:rsidRPr="000F1D9F">
        <w:rPr>
          <w:rFonts w:ascii="Arial" w:hAnsi="Arial"/>
          <w:sz w:val="28"/>
        </w:rPr>
        <w:t>African American Musicians in Kansas 1860-1920</w:t>
      </w:r>
      <w:r>
        <w:rPr>
          <w:rFonts w:ascii="Arial" w:hAnsi="Arial"/>
          <w:sz w:val="28"/>
        </w:rPr>
        <w:t>.”</w:t>
      </w:r>
    </w:p>
    <w:p w14:paraId="1F106290" w14:textId="77777777" w:rsidR="00B54BBE" w:rsidRPr="00D40372" w:rsidRDefault="00B54BBE" w:rsidP="00B54BBE">
      <w:pPr>
        <w:rPr>
          <w:rFonts w:ascii="Arial" w:hAnsi="Arial"/>
          <w:i/>
        </w:rPr>
      </w:pPr>
    </w:p>
    <w:p w14:paraId="52A1FCC3"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20B574D7" w14:textId="77777777" w:rsidR="000F1D9F" w:rsidRPr="000F1D9F" w:rsidRDefault="000F1D9F" w:rsidP="000F1D9F">
      <w:pPr>
        <w:rPr>
          <w:rFonts w:ascii="Arial" w:hAnsi="Arial"/>
          <w:iCs/>
          <w:sz w:val="28"/>
        </w:rPr>
      </w:pPr>
      <w:proofErr w:type="spellStart"/>
      <w:r>
        <w:rPr>
          <w:rFonts w:ascii="Arial" w:hAnsi="Arial"/>
          <w:sz w:val="28"/>
        </w:rPr>
        <w:t>Lem</w:t>
      </w:r>
      <w:proofErr w:type="spellEnd"/>
      <w:r>
        <w:rPr>
          <w:rFonts w:ascii="Arial" w:hAnsi="Arial"/>
          <w:sz w:val="28"/>
        </w:rPr>
        <w:t xml:space="preserve"> was born in Kansas City, Kansas, and by the time he was 9 years old he was frequently playing guitar with the sons of Kansas City blues veterans. In 1999, he was nominated by a congressional committee to represent the state of Kansas in a solo performance at the Kennedy Center in Washington D.C. </w:t>
      </w:r>
      <w:r w:rsidRPr="000F1D9F">
        <w:rPr>
          <w:rFonts w:ascii="Arial" w:hAnsi="Arial"/>
          <w:sz w:val="28"/>
        </w:rPr>
        <w:t xml:space="preserve">He composed and performed the soundtrack to the PBS documentary Black White &amp; Brown, has received awards from The Kansas Folklore Society, The Oklahoma Blues Hall of Fame and was a National Finalist in the Telluride Acoustic Blues Challenge. </w:t>
      </w:r>
      <w:r>
        <w:rPr>
          <w:rFonts w:ascii="Arial" w:hAnsi="Arial"/>
          <w:sz w:val="28"/>
        </w:rPr>
        <w:t xml:space="preserve">In addition to being an accomplished musician, </w:t>
      </w:r>
      <w:proofErr w:type="spellStart"/>
      <w:r>
        <w:rPr>
          <w:rFonts w:ascii="Arial" w:hAnsi="Arial"/>
          <w:sz w:val="28"/>
        </w:rPr>
        <w:t>Lem</w:t>
      </w:r>
      <w:proofErr w:type="spellEnd"/>
      <w:r>
        <w:rPr>
          <w:rFonts w:ascii="Arial" w:hAnsi="Arial"/>
          <w:sz w:val="28"/>
        </w:rPr>
        <w:t xml:space="preserve"> is also an accomplished lecturer.</w:t>
      </w:r>
    </w:p>
    <w:p w14:paraId="1EE213F7" w14:textId="6C50175F" w:rsidR="000F1D9F" w:rsidRPr="000F1D9F" w:rsidRDefault="000F1D9F" w:rsidP="000F1D9F">
      <w:pPr>
        <w:rPr>
          <w:rFonts w:ascii="Calibri" w:hAnsi="Calibri" w:cs="Calibri"/>
          <w:color w:val="000000"/>
          <w:szCs w:val="24"/>
        </w:rPr>
      </w:pPr>
      <w:r w:rsidRPr="000F1D9F">
        <w:rPr>
          <w:rFonts w:ascii="Arial" w:hAnsi="Arial"/>
          <w:sz w:val="28"/>
        </w:rPr>
        <w:t xml:space="preserve">In 2017 </w:t>
      </w:r>
      <w:proofErr w:type="spellStart"/>
      <w:r w:rsidRPr="000F1D9F">
        <w:rPr>
          <w:rFonts w:ascii="Arial" w:hAnsi="Arial"/>
          <w:sz w:val="28"/>
        </w:rPr>
        <w:t>Lem</w:t>
      </w:r>
      <w:proofErr w:type="spellEnd"/>
      <w:r w:rsidRPr="000F1D9F">
        <w:rPr>
          <w:rFonts w:ascii="Arial" w:hAnsi="Arial"/>
          <w:sz w:val="28"/>
        </w:rPr>
        <w:t xml:space="preserve"> received the Meritorious Achievement Award from his Alma Mater, Pittsburg State University at Pittsburg Kansas.</w:t>
      </w:r>
    </w:p>
    <w:p w14:paraId="50246B55" w14:textId="77777777" w:rsidR="00552B9A" w:rsidRDefault="00552B9A">
      <w:pPr>
        <w:rPr>
          <w:rFonts w:ascii="Arial" w:hAnsi="Arial"/>
          <w:i/>
          <w:sz w:val="28"/>
        </w:rPr>
      </w:pPr>
    </w:p>
    <w:p w14:paraId="20366C94" w14:textId="078FCDA5" w:rsidR="00552B9A" w:rsidRPr="00552B9A" w:rsidRDefault="00552B9A">
      <w:pPr>
        <w:rPr>
          <w:rFonts w:ascii="Arial" w:hAnsi="Arial"/>
          <w:iCs/>
          <w:sz w:val="28"/>
        </w:rPr>
      </w:pPr>
      <w:r>
        <w:rPr>
          <w:rFonts w:ascii="Arial" w:hAnsi="Arial"/>
          <w:iCs/>
          <w:sz w:val="28"/>
        </w:rPr>
        <w:t xml:space="preserve">Please welcome </w:t>
      </w:r>
      <w:proofErr w:type="spellStart"/>
      <w:r w:rsidR="000F1D9F">
        <w:rPr>
          <w:rFonts w:ascii="Arial" w:hAnsi="Arial"/>
          <w:sz w:val="28"/>
        </w:rPr>
        <w:t>Lem</w:t>
      </w:r>
      <w:proofErr w:type="spellEnd"/>
      <w:r w:rsidR="000F1D9F">
        <w:rPr>
          <w:rFonts w:ascii="Arial" w:hAnsi="Arial"/>
          <w:sz w:val="28"/>
        </w:rPr>
        <w:t xml:space="preserve"> Sheppard</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FE010" w14:textId="77777777" w:rsidR="000A7E80" w:rsidRDefault="000A7E80" w:rsidP="00D4689E">
      <w:r>
        <w:separator/>
      </w:r>
    </w:p>
  </w:endnote>
  <w:endnote w:type="continuationSeparator" w:id="0">
    <w:p w14:paraId="251801E2" w14:textId="77777777" w:rsidR="000A7E80" w:rsidRDefault="000A7E8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0462" w14:textId="77777777" w:rsidR="000A7E80" w:rsidRDefault="000A7E80" w:rsidP="00D4689E">
      <w:r>
        <w:separator/>
      </w:r>
    </w:p>
  </w:footnote>
  <w:footnote w:type="continuationSeparator" w:id="0">
    <w:p w14:paraId="058E8CA5" w14:textId="77777777" w:rsidR="000A7E80" w:rsidRDefault="000A7E8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250E9C"/>
    <w:rsid w:val="00316D51"/>
    <w:rsid w:val="00321389"/>
    <w:rsid w:val="00552B9A"/>
    <w:rsid w:val="006264D6"/>
    <w:rsid w:val="006E3EE9"/>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2022-01-14T23:31:00Z</dcterms:created>
  <dcterms:modified xsi:type="dcterms:W3CDTF">2022-01-14T23:36:00Z</dcterms:modified>
</cp:coreProperties>
</file>